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424F112" w14:textId="77777777" w:rsidR="00282680" w:rsidRPr="001A0C50" w:rsidRDefault="00901D5D" w:rsidP="00064547">
      <w:pPr>
        <w:pStyle w:val="Titel-Headline"/>
        <w:rPr>
          <w:color w:val="003865"/>
        </w:rPr>
      </w:pPr>
      <w:r w:rsidRPr="001A0C50">
        <w:rPr>
          <w:color w:val="003865"/>
        </w:rPr>
        <w:t>Press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10BB08A3" w14:textId="518415ED" w:rsidR="00DF6E96" w:rsidRPr="001A0C50" w:rsidRDefault="00C10451" w:rsidP="00DF6E96">
      <w:pPr>
        <w:pStyle w:val="Dachzeile"/>
      </w:pPr>
      <w:r w:rsidRPr="00C10451">
        <w:t xml:space="preserve">Leading MES manufacturer strengthens its focus on service and quality </w:t>
      </w:r>
      <w:r w:rsidR="00CD7CDE">
        <w:t xml:space="preserve"> </w:t>
      </w:r>
    </w:p>
    <w:p w14:paraId="153A6511" w14:textId="13E290E4" w:rsidR="00A624FA" w:rsidRPr="001A0C50" w:rsidRDefault="00C10451" w:rsidP="00064547">
      <w:pPr>
        <w:pStyle w:val="Titel-Subline"/>
        <w:rPr>
          <w:color w:val="003865"/>
        </w:rPr>
      </w:pPr>
      <w:bookmarkStart w:id="1" w:name="_Hlk37756154"/>
      <w:bookmarkEnd w:id="0"/>
      <w:r>
        <w:rPr>
          <w:color w:val="003865"/>
        </w:rPr>
        <w:t>Michael Leonhardt</w:t>
      </w:r>
      <w:r w:rsidR="002F76BB" w:rsidRPr="002F76BB">
        <w:rPr>
          <w:color w:val="003865"/>
        </w:rPr>
        <w:t xml:space="preserve"> is the new Director </w:t>
      </w:r>
      <w:r>
        <w:rPr>
          <w:color w:val="003865"/>
        </w:rPr>
        <w:t>Professional Service DACH</w:t>
      </w:r>
      <w:r w:rsidR="002F76BB" w:rsidRPr="002F76BB">
        <w:rPr>
          <w:color w:val="003865"/>
        </w:rPr>
        <w:t xml:space="preserve"> at iTAC </w:t>
      </w:r>
      <w:r w:rsidR="009A575D">
        <w:rPr>
          <w:color w:val="003865"/>
        </w:rPr>
        <w:t xml:space="preserve"> </w:t>
      </w:r>
    </w:p>
    <w:bookmarkEnd w:id="1"/>
    <w:p w14:paraId="23C0B5DD" w14:textId="2C1F2932" w:rsidR="00A34A80" w:rsidRPr="00A34A80" w:rsidRDefault="005673AB" w:rsidP="00ED20D2">
      <w:pPr>
        <w:pStyle w:val="Flietext"/>
        <w:rPr>
          <w:rStyle w:val="Fettung"/>
        </w:rPr>
      </w:pPr>
      <w:r w:rsidRPr="001A0C50">
        <w:rPr>
          <w:rStyle w:val="Fettung"/>
        </w:rPr>
        <w:t xml:space="preserve">Montabaur, </w:t>
      </w:r>
      <w:r w:rsidR="00116C69">
        <w:rPr>
          <w:rStyle w:val="Fettung"/>
        </w:rPr>
        <w:t>3</w:t>
      </w:r>
      <w:r w:rsidRPr="001A0C50">
        <w:rPr>
          <w:rStyle w:val="Fettung"/>
        </w:rPr>
        <w:t xml:space="preserve"> </w:t>
      </w:r>
      <w:r w:rsidR="00C10451">
        <w:rPr>
          <w:rStyle w:val="Fettung"/>
        </w:rPr>
        <w:t>August</w:t>
      </w:r>
      <w:r w:rsidRPr="001A0C50">
        <w:rPr>
          <w:rStyle w:val="Fettung"/>
        </w:rPr>
        <w:t xml:space="preserve"> 20</w:t>
      </w:r>
      <w:r w:rsidR="009A575D">
        <w:rPr>
          <w:rStyle w:val="Fettung"/>
        </w:rPr>
        <w:t>20</w:t>
      </w:r>
      <w:r w:rsidRPr="001A0C50">
        <w:rPr>
          <w:rStyle w:val="Fettung"/>
        </w:rPr>
        <w:t xml:space="preserve"> –</w:t>
      </w:r>
      <w:r w:rsidR="002F76BB" w:rsidRPr="002F76BB">
        <w:rPr>
          <w:rStyle w:val="Fettung"/>
        </w:rPr>
        <w:t xml:space="preserve"> </w:t>
      </w:r>
      <w:r w:rsidR="00ED20D2" w:rsidRPr="00ED20D2">
        <w:rPr>
          <w:rStyle w:val="Fettung"/>
        </w:rPr>
        <w:t>Michael Leonhardt is the new Director Professional Service DACH at iTAC</w:t>
      </w:r>
      <w:r w:rsidR="00ED20D2">
        <w:rPr>
          <w:rStyle w:val="Fettung"/>
        </w:rPr>
        <w:t xml:space="preserve"> </w:t>
      </w:r>
      <w:r w:rsidR="00ED20D2" w:rsidRPr="00983D4B">
        <w:rPr>
          <w:rStyle w:val="Fettung"/>
        </w:rPr>
        <w:t>(</w:t>
      </w:r>
      <w:hyperlink r:id="rId8" w:history="1">
        <w:r w:rsidR="00ED20D2" w:rsidRPr="0005422C">
          <w:rPr>
            <w:rStyle w:val="Hyperlink"/>
            <w:b/>
            <w:bCs/>
            <w:spacing w:val="-2"/>
            <w:w w:val="101"/>
          </w:rPr>
          <w:t>www.itacsoftware.com</w:t>
        </w:r>
      </w:hyperlink>
      <w:r w:rsidR="00ED20D2">
        <w:rPr>
          <w:rStyle w:val="Hyperlink"/>
          <w:b/>
          <w:bCs/>
          <w:spacing w:val="-2"/>
          <w:w w:val="101"/>
        </w:rPr>
        <w:t>)</w:t>
      </w:r>
      <w:r w:rsidR="00ED20D2" w:rsidRPr="00ED20D2">
        <w:rPr>
          <w:rStyle w:val="Fettung"/>
        </w:rPr>
        <w:t>. Previously, he held the positions of Digital Manufacturing Manager and Manufacturing Systems Manager at Rolls-Royce Deutschland Ltd. &amp; Co. KG. At iTAC, service and customer orientation are the focus in his new management position. iTAC Software AG offers MES and IIoT solutions for transparent, automated production processes. The Manufacturing Execution System iTAC.MES.Suite forms a core element in the digitalization of value-adding processes.</w:t>
      </w:r>
    </w:p>
    <w:p w14:paraId="35569CE0" w14:textId="77777777" w:rsidR="007C0BAC" w:rsidRPr="001A0C50" w:rsidRDefault="007C0BAC" w:rsidP="007C0BAC">
      <w:pPr>
        <w:pStyle w:val="Flietext"/>
        <w:rPr>
          <w:rStyle w:val="Fettung"/>
        </w:rPr>
      </w:pPr>
    </w:p>
    <w:p w14:paraId="181A3F8F" w14:textId="21FD3043" w:rsidR="00FA3AF9" w:rsidRDefault="00ED20D2" w:rsidP="00FA3AF9">
      <w:pPr>
        <w:pStyle w:val="Flietext"/>
      </w:pPr>
      <w:r w:rsidRPr="00ED20D2">
        <w:t>"Since MES and IIoT projects cannot be implemented off the shelf, but are individually tailored to the requirements, the service and support sector is an important business area in our company. Under the leadership of Michael Leonhardt, we are continuing to expand this area," explains Peter Bollinger, CEO of iTAC Software AG.</w:t>
      </w:r>
    </w:p>
    <w:p w14:paraId="093143B3" w14:textId="39F9F439" w:rsidR="00ED20D2" w:rsidRDefault="00ED20D2" w:rsidP="00FA3AF9">
      <w:pPr>
        <w:pStyle w:val="Flietext"/>
      </w:pPr>
    </w:p>
    <w:p w14:paraId="451AF151" w14:textId="319D8A9A" w:rsidR="00ED20D2" w:rsidRDefault="00ED20D2" w:rsidP="00FA3AF9">
      <w:pPr>
        <w:pStyle w:val="Flietext"/>
      </w:pPr>
      <w:r w:rsidRPr="00ED20D2">
        <w:t xml:space="preserve">Michael Leonhardt has more than twenty years of management experience. He acquired his expertise among others at Rolls-Royce </w:t>
      </w:r>
      <w:r w:rsidR="00753155">
        <w:t xml:space="preserve">Deutschland </w:t>
      </w:r>
      <w:r w:rsidRPr="00ED20D2">
        <w:t>Ltd. &amp; Co. KG. From 2010 to 2020, he held various positions, e.g. as a Manufacturing Systems Manager and Digital Manufacturing Manager. During this time Michael Leonhardt implemented projects in the context of Industry 4.0, Smart Factory and IoT.</w:t>
      </w:r>
    </w:p>
    <w:p w14:paraId="2155DC3D" w14:textId="00085040" w:rsidR="00D821FA" w:rsidRDefault="00D821FA" w:rsidP="00D821FA">
      <w:pPr>
        <w:pStyle w:val="Flietext"/>
      </w:pPr>
      <w:r>
        <w:lastRenderedPageBreak/>
        <w:t xml:space="preserve">In his new position as Director Professional Service DACH at iTAC Software AG, Michael Leonhardt will be responsible for disciplinary management of the team, personnel planning and development of the employees in his department. He also bears overall responsibility for project implementation in time, budget and quality as well as for controlling and more. The continuous development of the service portfolio in accordance with market developments and requirements is also part of Michael Leonhardt's responsibilities. The primary goal of all measures is to ensure customer satisfaction.  </w:t>
      </w:r>
    </w:p>
    <w:p w14:paraId="2D6F7AAE" w14:textId="4F43008B" w:rsidR="00ED20D2" w:rsidRDefault="00ED20D2" w:rsidP="00FA3AF9">
      <w:pPr>
        <w:pStyle w:val="Flietext"/>
      </w:pPr>
    </w:p>
    <w:p w14:paraId="4B5C218A" w14:textId="2E26C067" w:rsidR="00D821FA" w:rsidRDefault="00D821FA" w:rsidP="00D821FA">
      <w:pPr>
        <w:pStyle w:val="Flietext"/>
      </w:pPr>
      <w:r>
        <w:t xml:space="preserve">"One of my objectives is to underpin the strong market position of iTAC through Professional Services and the resulting high level of customer orientation. Particularly in the MES and IIoT environment, in which we are one of the leading providers, services related to the core of the Manufacturing Execution System are becoming increasingly important. We do not sell a mere product, but rather services that go hand in hand with it," explains Michael Leonhardt. </w:t>
      </w:r>
    </w:p>
    <w:p w14:paraId="3B68F8FB" w14:textId="77777777" w:rsidR="00D821FA" w:rsidRDefault="00D821FA" w:rsidP="00FA3AF9">
      <w:pPr>
        <w:pStyle w:val="Flietext"/>
      </w:pPr>
    </w:p>
    <w:p w14:paraId="7E5F996D" w14:textId="7A46FA56" w:rsidR="002F52BD" w:rsidRDefault="002F52BD" w:rsidP="00391E46">
      <w:pPr>
        <w:pStyle w:val="Flietext"/>
      </w:pPr>
    </w:p>
    <w:p w14:paraId="49A2F8C4" w14:textId="77777777" w:rsidR="002F52BD" w:rsidRDefault="002F52BD" w:rsidP="00391E46">
      <w:pPr>
        <w:pStyle w:val="Flietext"/>
      </w:pPr>
    </w:p>
    <w:p w14:paraId="268BE796" w14:textId="77777777" w:rsidR="00391E46" w:rsidRDefault="00391E46" w:rsidP="00391E46">
      <w:pPr>
        <w:pStyle w:val="Flietext"/>
      </w:pPr>
    </w:p>
    <w:p w14:paraId="6DAA4C38" w14:textId="77777777" w:rsidR="00116C69" w:rsidRDefault="00116C69">
      <w:pPr>
        <w:tabs>
          <w:tab w:val="clear" w:pos="3572"/>
        </w:tabs>
        <w:spacing w:line="240" w:lineRule="auto"/>
      </w:pPr>
      <w:r>
        <w:br w:type="page"/>
      </w:r>
    </w:p>
    <w:p w14:paraId="75D6D732" w14:textId="46F4C6E4" w:rsidR="004F4FB9" w:rsidRPr="00626293" w:rsidRDefault="004D6529" w:rsidP="00391E46">
      <w:pPr>
        <w:pStyle w:val="Flietext"/>
      </w:pPr>
      <w:r>
        <w:rPr>
          <w:noProof/>
          <w:sz w:val="16"/>
          <w:szCs w:val="16"/>
        </w:rPr>
        <w:lastRenderedPageBreak/>
        <w:drawing>
          <wp:inline distT="0" distB="0" distL="0" distR="0" wp14:anchorId="377EF717" wp14:editId="1CD9F42A">
            <wp:extent cx="3925523" cy="4907280"/>
            <wp:effectExtent l="0" t="0" r="0" b="762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SC6511-Schnitt.jpg"/>
                    <pic:cNvPicPr/>
                  </pic:nvPicPr>
                  <pic:blipFill>
                    <a:blip r:embed="rId9"/>
                    <a:stretch>
                      <a:fillRect/>
                    </a:stretch>
                  </pic:blipFill>
                  <pic:spPr>
                    <a:xfrm>
                      <a:off x="0" y="0"/>
                      <a:ext cx="3927211" cy="4909390"/>
                    </a:xfrm>
                    <a:prstGeom prst="rect">
                      <a:avLst/>
                    </a:prstGeom>
                  </pic:spPr>
                </pic:pic>
              </a:graphicData>
            </a:graphic>
          </wp:inline>
        </w:drawing>
      </w:r>
    </w:p>
    <w:p w14:paraId="61812C3F" w14:textId="649AF0D1" w:rsidR="00513EB8" w:rsidRPr="0007508B" w:rsidRDefault="004D6529" w:rsidP="00513EB8">
      <w:pPr>
        <w:rPr>
          <w:i/>
          <w:iCs/>
          <w:sz w:val="18"/>
          <w:szCs w:val="18"/>
          <w:lang w:val="en-US"/>
        </w:rPr>
      </w:pPr>
      <w:r>
        <w:rPr>
          <w:b/>
          <w:bCs/>
          <w:i/>
          <w:iCs/>
          <w:sz w:val="18"/>
          <w:szCs w:val="18"/>
          <w:lang w:val="en-US"/>
        </w:rPr>
        <w:t xml:space="preserve">Michael Leonhardt, </w:t>
      </w:r>
      <w:r w:rsidR="00513EB8" w:rsidRPr="0007508B">
        <w:rPr>
          <w:b/>
          <w:bCs/>
          <w:i/>
          <w:iCs/>
          <w:sz w:val="18"/>
          <w:szCs w:val="18"/>
          <w:lang w:val="en-US"/>
        </w:rPr>
        <w:t xml:space="preserve">Director </w:t>
      </w:r>
      <w:r>
        <w:rPr>
          <w:b/>
          <w:bCs/>
          <w:i/>
          <w:iCs/>
          <w:sz w:val="18"/>
          <w:szCs w:val="18"/>
          <w:lang w:val="en-US"/>
        </w:rPr>
        <w:t>Professional Service DACH</w:t>
      </w:r>
      <w:r w:rsidR="00513EB8" w:rsidRPr="0007508B">
        <w:rPr>
          <w:b/>
          <w:bCs/>
          <w:i/>
          <w:iCs/>
          <w:sz w:val="18"/>
          <w:szCs w:val="18"/>
          <w:lang w:val="en-US"/>
        </w:rPr>
        <w:t xml:space="preserve"> </w:t>
      </w:r>
      <w:r w:rsidR="00513EB8">
        <w:rPr>
          <w:b/>
          <w:bCs/>
          <w:i/>
          <w:iCs/>
          <w:sz w:val="18"/>
          <w:szCs w:val="18"/>
          <w:lang w:val="en-US"/>
        </w:rPr>
        <w:t>at</w:t>
      </w:r>
      <w:r w:rsidR="00513EB8" w:rsidRPr="0007508B">
        <w:rPr>
          <w:b/>
          <w:bCs/>
          <w:i/>
          <w:iCs/>
          <w:sz w:val="18"/>
          <w:szCs w:val="18"/>
          <w:lang w:val="en-US"/>
        </w:rPr>
        <w:t xml:space="preserve"> iTAC Software AG</w:t>
      </w:r>
    </w:p>
    <w:p w14:paraId="1DB2E2CE" w14:textId="338B4946" w:rsidR="00317346" w:rsidRPr="00513EB8" w:rsidRDefault="00317346">
      <w:pPr>
        <w:tabs>
          <w:tab w:val="clear" w:pos="3572"/>
        </w:tabs>
        <w:spacing w:line="240" w:lineRule="auto"/>
        <w:rPr>
          <w:rFonts w:ascii="Arial" w:hAnsi="Arial"/>
          <w:b/>
          <w:bCs/>
          <w:color w:val="auto"/>
          <w:sz w:val="18"/>
          <w:szCs w:val="18"/>
          <w:lang w:val="en-US"/>
        </w:rPr>
      </w:pPr>
    </w:p>
    <w:p w14:paraId="0A0F4A96" w14:textId="77777777" w:rsidR="00D83B45" w:rsidRDefault="00D83B45">
      <w:pPr>
        <w:tabs>
          <w:tab w:val="clear" w:pos="3572"/>
        </w:tabs>
        <w:spacing w:line="240" w:lineRule="auto"/>
        <w:rPr>
          <w:rFonts w:ascii="Arial" w:hAnsi="Arial"/>
          <w:bCs/>
          <w:color w:val="auto"/>
          <w:sz w:val="18"/>
          <w:szCs w:val="18"/>
          <w:lang w:val="en-US"/>
        </w:rPr>
      </w:pPr>
    </w:p>
    <w:p w14:paraId="2540DBEC" w14:textId="20417417" w:rsidR="00B56DBD" w:rsidRPr="004F4FB9" w:rsidRDefault="00B56DBD">
      <w:pPr>
        <w:tabs>
          <w:tab w:val="clear" w:pos="3572"/>
        </w:tabs>
        <w:spacing w:line="240" w:lineRule="auto"/>
        <w:rPr>
          <w:rFonts w:ascii="Arial" w:hAnsi="Arial"/>
          <w:b/>
          <w:bCs/>
          <w:color w:val="auto"/>
          <w:sz w:val="18"/>
          <w:szCs w:val="18"/>
          <w:lang w:val="en-US"/>
        </w:rPr>
      </w:pPr>
      <w:r w:rsidRPr="004F4FB9">
        <w:rPr>
          <w:rFonts w:ascii="Arial" w:hAnsi="Arial"/>
          <w:bCs/>
          <w:color w:val="auto"/>
          <w:sz w:val="18"/>
          <w:szCs w:val="18"/>
          <w:lang w:val="en-US"/>
        </w:rPr>
        <w:br w:type="page"/>
      </w:r>
    </w:p>
    <w:p w14:paraId="17513EE6" w14:textId="0F78B83E" w:rsidR="00310CAE" w:rsidRPr="001A0C50" w:rsidRDefault="00310CAE" w:rsidP="0006090A">
      <w:pPr>
        <w:pStyle w:val="Titel-Subline"/>
        <w:spacing w:after="0" w:line="240" w:lineRule="auto"/>
        <w:rPr>
          <w:i/>
          <w:iCs/>
          <w:color w:val="auto"/>
          <w:sz w:val="20"/>
          <w:szCs w:val="20"/>
        </w:rPr>
      </w:pPr>
      <w:r w:rsidRPr="001A0C50">
        <w:rPr>
          <w:rFonts w:ascii="Arial" w:hAnsi="Arial"/>
          <w:bCs/>
          <w:color w:val="auto"/>
          <w:sz w:val="18"/>
          <w:szCs w:val="18"/>
        </w:rPr>
        <w:lastRenderedPageBreak/>
        <w:t>About iTAC</w:t>
      </w:r>
    </w:p>
    <w:p w14:paraId="1BFC7505" w14:textId="3ACED814" w:rsidR="00AC3283" w:rsidRPr="001A0C50" w:rsidRDefault="00E40D25" w:rsidP="006762DA">
      <w:pPr>
        <w:spacing w:line="240" w:lineRule="atLeast"/>
        <w:rPr>
          <w:rFonts w:ascii="Arial" w:hAnsi="Arial" w:cs="Arial"/>
          <w:sz w:val="18"/>
          <w:szCs w:val="18"/>
        </w:rPr>
      </w:pPr>
      <w:r w:rsidRPr="001A0C50">
        <w:rPr>
          <w:rFonts w:ascii="Arial" w:hAnsi="Arial"/>
          <w:color w:val="auto"/>
          <w:sz w:val="18"/>
          <w:szCs w:val="18"/>
        </w:rPr>
        <w:t xml:space="preserve">iTAC Software </w:t>
      </w:r>
      <w:r w:rsidRPr="001A0C50">
        <w:rPr>
          <w:rFonts w:ascii="Arial" w:hAnsi="Arial"/>
          <w:sz w:val="18"/>
          <w:szCs w:val="18"/>
        </w:rPr>
        <w:t xml:space="preserve">AG, a stand-alone company of mechanical and plant engineering group Dürr, offers Internet-enabled information and communication technologies for the manufacturing industry. Founded in 1998, the company is </w:t>
      </w:r>
      <w:r w:rsidR="00C70B0F" w:rsidRPr="001A0C50">
        <w:rPr>
          <w:rFonts w:ascii="Arial" w:hAnsi="Arial"/>
          <w:sz w:val="18"/>
          <w:szCs w:val="18"/>
        </w:rPr>
        <w:t xml:space="preserve">now </w:t>
      </w:r>
      <w:r w:rsidRPr="001A0C50">
        <w:rPr>
          <w:rFonts w:ascii="Arial" w:hAnsi="Arial"/>
          <w:sz w:val="18"/>
          <w:szCs w:val="18"/>
        </w:rPr>
        <w:t>a leading MES manufacturer. The iTAC.MES.Suite is a manufacturing execution system used worldwide by companies in various sectors, including the automotive, electronics/EMS, telecommunications, medical technology, metals and energy industries. Further systems and solutions for implementing IIoT and Industry 4.0 requirements complete the portfolio. iTAC Software AG is headquartered in Montabaur, Germany with offices in the USA, China and Japan, and has a worldwide partner network for sales and service. iTAC’s philosophy is to connect people, data and systems.</w:t>
      </w:r>
    </w:p>
    <w:p w14:paraId="3F2209DF" w14:textId="77777777" w:rsidR="006762DA" w:rsidRPr="001A0C50" w:rsidRDefault="006762DA" w:rsidP="006762DA">
      <w:pPr>
        <w:spacing w:line="240" w:lineRule="atLeast"/>
        <w:rPr>
          <w:rFonts w:ascii="Arial" w:hAnsi="Arial" w:cs="Arial"/>
          <w:sz w:val="18"/>
          <w:szCs w:val="18"/>
        </w:rPr>
      </w:pPr>
    </w:p>
    <w:p w14:paraId="17E18DAD" w14:textId="77777777" w:rsidR="005D5CD4" w:rsidRPr="001A0C50" w:rsidRDefault="00AC3283" w:rsidP="006762DA">
      <w:pPr>
        <w:spacing w:line="240" w:lineRule="atLeast"/>
        <w:rPr>
          <w:sz w:val="18"/>
          <w:szCs w:val="18"/>
        </w:rPr>
      </w:pPr>
      <w:r w:rsidRPr="001A0C50">
        <w:rPr>
          <w:rFonts w:ascii="Arial" w:hAnsi="Arial"/>
          <w:sz w:val="18"/>
          <w:szCs w:val="18"/>
        </w:rPr>
        <w:t xml:space="preserve">The Dürr Group is one of the world’s leading mechanical and plant engineering companies </w:t>
      </w:r>
      <w:r w:rsidRPr="001A0C50">
        <w:rPr>
          <w:sz w:val="18"/>
          <w:szCs w:val="18"/>
        </w:rPr>
        <w:t xml:space="preserve">with outstanding expertise in the fields of automation and digitalisation/Industry 4.0. </w:t>
      </w:r>
      <w:r w:rsidRPr="001A0C50">
        <w:rPr>
          <w:rFonts w:ascii="Arial" w:hAnsi="Arial"/>
          <w:sz w:val="18"/>
          <w:szCs w:val="18"/>
        </w:rPr>
        <w:t xml:space="preserve">Dürr products, systems and services facilitate highly efficient manufacturing processes in various industries. </w:t>
      </w:r>
      <w:r w:rsidRPr="001A0C50">
        <w:rPr>
          <w:sz w:val="18"/>
          <w:szCs w:val="18"/>
        </w:rPr>
        <w:t xml:space="preserve">Dürr supplies many industries, including the automotive, mechanical engineering, chemical, pharmaceutical and wood processing sectors. The company has 92 locations in 32 countries and 16,500 employees worldwide. </w:t>
      </w:r>
    </w:p>
    <w:p w14:paraId="4304DB46" w14:textId="77777777" w:rsidR="005D5CD4" w:rsidRPr="001A0C50" w:rsidRDefault="005D5CD4" w:rsidP="00BD37F9">
      <w:pPr>
        <w:pStyle w:val="Aufzhlungen1"/>
        <w:numPr>
          <w:ilvl w:val="0"/>
          <w:numId w:val="0"/>
        </w:numPr>
      </w:pPr>
    </w:p>
    <w:p w14:paraId="2C5CD377" w14:textId="77777777" w:rsidR="005D5CD4" w:rsidRPr="001A0C50" w:rsidRDefault="005D5CD4" w:rsidP="00BD37F9">
      <w:pPr>
        <w:pStyle w:val="Aufzhlungen1"/>
        <w:numPr>
          <w:ilvl w:val="0"/>
          <w:numId w:val="0"/>
        </w:numPr>
      </w:pPr>
    </w:p>
    <w:p w14:paraId="00293734" w14:textId="77777777" w:rsidR="005D5CD4" w:rsidRPr="001A0C50" w:rsidRDefault="005D5CD4" w:rsidP="00BD37F9">
      <w:pPr>
        <w:pStyle w:val="Aufzhlungen1"/>
        <w:numPr>
          <w:ilvl w:val="0"/>
          <w:numId w:val="0"/>
        </w:numPr>
      </w:pPr>
    </w:p>
    <w:p w14:paraId="019A028E" w14:textId="77777777" w:rsidR="00B56DBD" w:rsidRDefault="00B56DBD">
      <w:pPr>
        <w:tabs>
          <w:tab w:val="clear" w:pos="3572"/>
        </w:tabs>
        <w:spacing w:line="240" w:lineRule="auto"/>
        <w:rPr>
          <w:rStyle w:val="Fettung"/>
        </w:rPr>
      </w:pPr>
      <w:r>
        <w:rPr>
          <w:rStyle w:val="Fettung"/>
        </w:rPr>
        <w:br w:type="page"/>
      </w:r>
    </w:p>
    <w:p w14:paraId="4837777E" w14:textId="3B77E507" w:rsidR="005D5CD4" w:rsidRPr="001A0C50" w:rsidRDefault="005D5CD4" w:rsidP="00B143FE">
      <w:pPr>
        <w:spacing w:line="280" w:lineRule="atLeast"/>
        <w:rPr>
          <w:rStyle w:val="Fettung"/>
        </w:rPr>
      </w:pPr>
      <w:r w:rsidRPr="001A0C50">
        <w:rPr>
          <w:rStyle w:val="Fettung"/>
        </w:rPr>
        <w:lastRenderedPageBreak/>
        <w:t>Contact</w:t>
      </w:r>
    </w:p>
    <w:p w14:paraId="12F0000F" w14:textId="77777777" w:rsidR="00D446D2" w:rsidRPr="001A0C50" w:rsidRDefault="00D446D2" w:rsidP="00B143FE">
      <w:pPr>
        <w:spacing w:line="280" w:lineRule="atLeast"/>
      </w:pPr>
      <w:r w:rsidRPr="001A0C50">
        <w:t>iTAC Software AG</w:t>
      </w:r>
    </w:p>
    <w:p w14:paraId="1C3EF4CD" w14:textId="77777777" w:rsidR="00AC3283" w:rsidRPr="001A0C50" w:rsidRDefault="00AC3283" w:rsidP="00B143FE">
      <w:pPr>
        <w:spacing w:line="280" w:lineRule="atLeast"/>
      </w:pPr>
      <w:r w:rsidRPr="001A0C50">
        <w:t>Michael Fischer</w:t>
      </w:r>
    </w:p>
    <w:p w14:paraId="36421C8A" w14:textId="77777777" w:rsidR="005D5CD4" w:rsidRPr="001A0C50" w:rsidRDefault="00AC3283" w:rsidP="00B143FE">
      <w:pPr>
        <w:spacing w:line="280" w:lineRule="atLeast"/>
      </w:pPr>
      <w:r w:rsidRPr="001A0C50">
        <w:t>Product Marketing</w:t>
      </w:r>
    </w:p>
    <w:p w14:paraId="214D993A" w14:textId="77777777" w:rsidR="005D5CD4" w:rsidRPr="001A0C50" w:rsidRDefault="005D5CD4" w:rsidP="00B143FE">
      <w:pPr>
        <w:spacing w:line="280" w:lineRule="atLeast"/>
      </w:pPr>
      <w:r w:rsidRPr="001A0C50">
        <w:t>Tel.: +49 2602 1065 217</w:t>
      </w:r>
    </w:p>
    <w:p w14:paraId="38FBF74D" w14:textId="77777777" w:rsidR="005D5CD4" w:rsidRPr="001A0C50" w:rsidRDefault="005D5CD4" w:rsidP="00B143FE">
      <w:pPr>
        <w:spacing w:line="280" w:lineRule="atLeast"/>
      </w:pPr>
      <w:r w:rsidRPr="001A0C50">
        <w:t>Fax: +49 2602 1065 30</w:t>
      </w:r>
    </w:p>
    <w:p w14:paraId="354B0569" w14:textId="6A0E993C" w:rsidR="00A962D0" w:rsidRPr="001A0C50" w:rsidRDefault="007C0BAC" w:rsidP="00B143FE">
      <w:pPr>
        <w:spacing w:line="280" w:lineRule="atLeast"/>
        <w:rPr>
          <w:rStyle w:val="Hyperlink"/>
        </w:rPr>
      </w:pPr>
      <w:r w:rsidRPr="001A0C50">
        <w:t xml:space="preserve">Email: </w:t>
      </w:r>
      <w:hyperlink r:id="rId10" w:history="1">
        <w:r w:rsidR="0073291B" w:rsidRPr="002B3871">
          <w:rPr>
            <w:rStyle w:val="Hyperlink"/>
          </w:rPr>
          <w:t>michael.fischer@itacsoftware.com</w:t>
        </w:r>
      </w:hyperlink>
      <w:r w:rsidR="0073291B">
        <w:t xml:space="preserve"> </w:t>
      </w:r>
    </w:p>
    <w:p w14:paraId="106BFF98" w14:textId="728C1442" w:rsidR="007C0BAC" w:rsidRPr="001A0C50" w:rsidRDefault="00753155" w:rsidP="00B143FE">
      <w:pPr>
        <w:spacing w:line="280" w:lineRule="atLeast"/>
      </w:pPr>
      <w:hyperlink r:id="rId11" w:history="1">
        <w:r w:rsidR="00106F1C" w:rsidRPr="001A0C50">
          <w:rPr>
            <w:rStyle w:val="Hyperlink"/>
          </w:rPr>
          <w:t>www.itacsoftware.com</w:t>
        </w:r>
      </w:hyperlink>
      <w:r w:rsidR="0073291B">
        <w:rPr>
          <w:rStyle w:val="Hyperlink"/>
        </w:rPr>
        <w:t xml:space="preserve"> </w:t>
      </w:r>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pr-agentur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753155"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A42DF8" w14:textId="77777777" w:rsidR="009929AE" w:rsidRDefault="009929AE" w:rsidP="00D9165E">
      <w:r>
        <w:separator/>
      </w:r>
    </w:p>
  </w:endnote>
  <w:endnote w:type="continuationSeparator" w:id="0">
    <w:p w14:paraId="5B4755FF" w14:textId="77777777" w:rsidR="009929AE" w:rsidRDefault="009929AE"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libri"/>
    <w:panose1 w:val="02040503050306020203"/>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14346" w14:textId="050CA0D4" w:rsidR="00867325" w:rsidRPr="0085432F" w:rsidRDefault="00867325"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753155">
        <w:instrText>5</w:instrText>
      </w:r>
    </w:fldSimple>
    <w:r w:rsidRPr="005218C8">
      <w:instrText>&gt;"1" "</w:instrText>
    </w:r>
    <w:r w:rsidRPr="005218C8">
      <w:fldChar w:fldCharType="begin"/>
    </w:r>
    <w:r w:rsidRPr="005218C8">
      <w:instrText xml:space="preserve"> PAGE  \* MERGEFORMAT </w:instrText>
    </w:r>
    <w:r w:rsidRPr="005218C8">
      <w:fldChar w:fldCharType="separate"/>
    </w:r>
    <w:r w:rsidR="00753155">
      <w:instrText>5</w:instrText>
    </w:r>
    <w:r w:rsidRPr="005218C8">
      <w:fldChar w:fldCharType="end"/>
    </w:r>
    <w:r w:rsidRPr="005218C8">
      <w:instrText>/</w:instrText>
    </w:r>
    <w:fldSimple w:instr=" NUMPAGES  \* MERGEFORMAT ">
      <w:r w:rsidR="00753155">
        <w:instrText>5</w:instrText>
      </w:r>
    </w:fldSimple>
    <w:r w:rsidRPr="005218C8">
      <w:instrText>" "</w:instrText>
    </w:r>
    <w:r w:rsidRPr="005218C8">
      <w:fldChar w:fldCharType="separate"/>
    </w:r>
    <w:r w:rsidR="00753155">
      <w:t>5</w:t>
    </w:r>
    <w:r w:rsidR="00753155" w:rsidRPr="005218C8">
      <w:t>/</w:t>
    </w:r>
    <w:r w:rsidR="00753155">
      <w:t>5</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2C871F3" w14:textId="28AC4339" w:rsidR="00867325" w:rsidRPr="005218C8" w:rsidRDefault="00867325" w:rsidP="005218C8">
    <w:pPr>
      <w:pStyle w:val="Kopfzeile"/>
    </w:pPr>
    <w:r w:rsidRPr="005218C8">
      <w:fldChar w:fldCharType="begin"/>
    </w:r>
    <w:r w:rsidRPr="005218C8">
      <w:instrText xml:space="preserve"> IF  \* MERGEFORMAT </w:instrText>
    </w:r>
    <w:fldSimple w:instr=" NUMPAGES  \* MERGEFORMAT ">
      <w:r w:rsidR="00667573">
        <w:instrText>4</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rsidR="00667573">
        <w:instrText>4</w:instrText>
      </w:r>
    </w:fldSimple>
    <w:r w:rsidRPr="005218C8">
      <w:instrText>" "</w:instrText>
    </w:r>
    <w:r w:rsidRPr="005218C8">
      <w:fldChar w:fldCharType="separate"/>
    </w:r>
    <w:r w:rsidR="00667573">
      <w:t>1</w:t>
    </w:r>
    <w:r w:rsidR="00667573" w:rsidRPr="005218C8">
      <w:t>/</w:t>
    </w:r>
    <w:r w:rsidR="00667573">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686D368" w14:textId="77777777" w:rsidR="009929AE" w:rsidRDefault="009929AE" w:rsidP="00D9165E">
      <w:r>
        <w:separator/>
      </w:r>
    </w:p>
  </w:footnote>
  <w:footnote w:type="continuationSeparator" w:id="0">
    <w:p w14:paraId="5F38E5AD" w14:textId="77777777" w:rsidR="009929AE" w:rsidRDefault="009929AE"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191AA6" w14:textId="77777777" w:rsidR="00867325" w:rsidRPr="00F73F1D" w:rsidRDefault="00867325"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116C69" w:rsidRDefault="00867325" w:rsidP="005B344C">
                          <w:pPr>
                            <w:pStyle w:val="Kontaktdaten"/>
                            <w:spacing w:line="170" w:lineRule="exact"/>
                            <w:rPr>
                              <w:lang w:val="en-US"/>
                            </w:rPr>
                          </w:pPr>
                          <w:r w:rsidRPr="00116C69">
                            <w:rPr>
                              <w:lang w:val="en-US"/>
                            </w:rPr>
                            <w:t>56410 Montabaur, Germany</w:t>
                          </w:r>
                        </w:p>
                        <w:p w14:paraId="7E61A701" w14:textId="77777777" w:rsidR="00867325" w:rsidRPr="00116C69" w:rsidRDefault="00867325" w:rsidP="005B344C">
                          <w:pPr>
                            <w:pStyle w:val="Kontaktdaten"/>
                            <w:spacing w:line="170" w:lineRule="exact"/>
                            <w:rPr>
                              <w:lang w:val="en-US"/>
                            </w:rPr>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" filled="f" stroked="f" strokeweight=".5pt">
              <v:textbox inset="0,0,0,0">
                <w:txbxContent>
                  <w:p w14:paraId="14F3A80F" w14:textId="77777777" w:rsidR="00867325" w:rsidRPr="001E54CA" w:rsidRDefault="00867325" w:rsidP="005B344C">
                    <w:pPr>
                      <w:pStyle w:val="Kontaktdaten"/>
                      <w:spacing w:line="170" w:lineRule="exact"/>
                      <w:rPr>
                        <w:b/>
                        <w:w w:val="101"/>
                        <w:lang w:val="de-DE"/>
                      </w:rPr>
                    </w:pPr>
                    <w:r w:rsidRPr="001E54CA">
                      <w:rPr>
                        <w:b/>
                        <w:lang w:val="de-DE"/>
                      </w:rPr>
                      <w:t>iTAC Software AG</w:t>
                    </w:r>
                  </w:p>
                  <w:p w14:paraId="62830689" w14:textId="77777777" w:rsidR="00867325" w:rsidRPr="001E54CA" w:rsidRDefault="00867325" w:rsidP="005B344C">
                    <w:pPr>
                      <w:pStyle w:val="Kontaktdaten"/>
                      <w:spacing w:line="170" w:lineRule="exact"/>
                      <w:rPr>
                        <w:lang w:val="de-DE"/>
                      </w:rPr>
                    </w:pPr>
                    <w:r w:rsidRPr="001E54CA">
                      <w:rPr>
                        <w:lang w:val="de-DE"/>
                      </w:rPr>
                      <w:t>Aubachstr. 24</w:t>
                    </w:r>
                  </w:p>
                  <w:p w14:paraId="579EB3B9" w14:textId="77777777" w:rsidR="00867325" w:rsidRPr="00116C69" w:rsidRDefault="00867325" w:rsidP="005B344C">
                    <w:pPr>
                      <w:pStyle w:val="Kontaktdaten"/>
                      <w:spacing w:line="170" w:lineRule="exact"/>
                      <w:rPr>
                        <w:lang w:val="en-US"/>
                      </w:rPr>
                    </w:pPr>
                    <w:r w:rsidRPr="00116C69">
                      <w:rPr>
                        <w:lang w:val="en-US"/>
                      </w:rPr>
                      <w:t>56410 Montabaur, Germany</w:t>
                    </w:r>
                  </w:p>
                  <w:p w14:paraId="7E61A701" w14:textId="77777777" w:rsidR="00867325" w:rsidRPr="00116C69" w:rsidRDefault="00867325" w:rsidP="005B344C">
                    <w:pPr>
                      <w:pStyle w:val="Kontaktdaten"/>
                      <w:spacing w:line="170" w:lineRule="exact"/>
                      <w:rPr>
                        <w:lang w:val="en-US"/>
                      </w:rPr>
                    </w:pPr>
                  </w:p>
                  <w:p w14:paraId="0350D9A9" w14:textId="77777777" w:rsidR="00867325" w:rsidRPr="00896295" w:rsidRDefault="00867325" w:rsidP="005B344C">
                    <w:pPr>
                      <w:pStyle w:val="Kontaktdaten"/>
                      <w:spacing w:line="170" w:lineRule="exact"/>
                    </w:pPr>
                    <w:r>
                      <w:t>Tel.: +49 2602-10 65-0</w:t>
                    </w:r>
                  </w:p>
                  <w:p w14:paraId="4FBAEB74" w14:textId="77777777" w:rsidR="00867325" w:rsidRPr="00942B48" w:rsidRDefault="00867325" w:rsidP="005B344C">
                    <w:pPr>
                      <w:pStyle w:val="Kontaktdaten"/>
                      <w:spacing w:line="170" w:lineRule="exact"/>
                    </w:pPr>
                    <w:r>
                      <w:t xml:space="preserve">Fax: +49 2602-10 65-30 </w:t>
                    </w:r>
                  </w:p>
                  <w:p w14:paraId="50E7B0C9" w14:textId="72762695" w:rsidR="00867325" w:rsidRPr="00942B48" w:rsidRDefault="00867325" w:rsidP="005B344C">
                    <w:pPr>
                      <w:pStyle w:val="Kontaktdaten"/>
                      <w:spacing w:line="170" w:lineRule="exact"/>
                    </w:pPr>
                    <w:r>
                      <w:t>kontakt@itacsoftware.com</w:t>
                    </w:r>
                  </w:p>
                  <w:p w14:paraId="6375F239" w14:textId="70CE31F4" w:rsidR="00867325" w:rsidRPr="00D446D2" w:rsidRDefault="00867325"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9BDE38" w14:textId="77777777" w:rsidR="00867325" w:rsidRPr="005837F9" w:rsidRDefault="00867325" w:rsidP="005218C8">
    <w:pPr>
      <w:pStyle w:val="Kopfzeile"/>
    </w:pPr>
  </w:p>
  <w:p w14:paraId="02A8F99E" w14:textId="77777777" w:rsidR="00867325" w:rsidRDefault="00867325"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867325" w:rsidRDefault="00867325" w:rsidP="005218C8">
    <w:pPr>
      <w:pStyle w:val="Kopfzeile"/>
    </w:pPr>
  </w:p>
  <w:p w14:paraId="79A49560" w14:textId="77777777" w:rsidR="00867325" w:rsidRDefault="00867325" w:rsidP="005218C8">
    <w:pPr>
      <w:pStyle w:val="Kopfzeile"/>
    </w:pPr>
  </w:p>
  <w:p w14:paraId="3A038367" w14:textId="77777777" w:rsidR="00867325" w:rsidRDefault="00867325" w:rsidP="00D9165E"/>
  <w:p w14:paraId="33D4E641" w14:textId="77777777" w:rsidR="00867325" w:rsidRDefault="00867325"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" filled="f" stroked="f" strokeweight=".5pt">
              <v:textbox inset="0,0,0,0">
                <w:txbxContent>
                  <w:p w14:paraId="5AD881F1" w14:textId="77777777" w:rsidR="00867325" w:rsidRPr="001E54CA" w:rsidRDefault="00867325" w:rsidP="000148A8">
                    <w:pPr>
                      <w:pStyle w:val="Kontaktdaten"/>
                      <w:rPr>
                        <w:rStyle w:val="Fettung"/>
                        <w:lang w:val="de-DE"/>
                      </w:rPr>
                    </w:pPr>
                    <w:r w:rsidRPr="001E54CA">
                      <w:rPr>
                        <w:rStyle w:val="Fettung"/>
                        <w:lang w:val="de-DE"/>
                      </w:rPr>
                      <w:t>Dürr Systems AG</w:t>
                    </w:r>
                  </w:p>
                  <w:p w14:paraId="3EFDD13E" w14:textId="77777777" w:rsidR="00867325" w:rsidRPr="005D6506" w:rsidRDefault="00867325" w:rsidP="000148A8">
                    <w:pPr>
                      <w:pStyle w:val="Kontaktdaten"/>
                    </w:pPr>
                    <w:r w:rsidRPr="001E54CA">
                      <w:rPr>
                        <w:lang w:val="de-DE"/>
                      </w:rPr>
                      <w:t xml:space="preserve">Carl-Benz-Str. </w:t>
                    </w:r>
                    <w:r>
                      <w:t>34</w:t>
                    </w:r>
                  </w:p>
                  <w:p w14:paraId="2A51176F" w14:textId="77777777" w:rsidR="00867325" w:rsidRPr="005D6506" w:rsidRDefault="00867325" w:rsidP="000148A8">
                    <w:pPr>
                      <w:pStyle w:val="Kontaktdaten"/>
                    </w:pPr>
                    <w:r>
                      <w:t>74321 Bietigheim-Bissingen, Germany</w:t>
                    </w:r>
                  </w:p>
                  <w:p w14:paraId="03FCC3FC" w14:textId="77777777" w:rsidR="00867325" w:rsidRPr="005D6506" w:rsidRDefault="00867325" w:rsidP="000148A8">
                    <w:pPr>
                      <w:pStyle w:val="Kontaktdaten"/>
                    </w:pPr>
                  </w:p>
                  <w:p w14:paraId="12F7590A" w14:textId="77777777" w:rsidR="00867325" w:rsidRPr="005D6506" w:rsidRDefault="00867325" w:rsidP="000148A8">
                    <w:pPr>
                      <w:pStyle w:val="Kontaktdaten"/>
                    </w:pPr>
                    <w:r>
                      <w:t xml:space="preserve">Tel.: +49 7142 78-0 </w:t>
                    </w:r>
                  </w:p>
                  <w:p w14:paraId="361F9AD7" w14:textId="77777777" w:rsidR="00867325" w:rsidRPr="005D6506" w:rsidRDefault="00867325" w:rsidP="000148A8">
                    <w:pPr>
                      <w:pStyle w:val="Kontaktdaten"/>
                    </w:pPr>
                    <w:r>
                      <w:t xml:space="preserve">Fax: +49 7142 78-2107 </w:t>
                    </w:r>
                  </w:p>
                  <w:p w14:paraId="75840B82" w14:textId="77777777" w:rsidR="00867325" w:rsidRPr="005D6506" w:rsidRDefault="00867325" w:rsidP="000148A8">
                    <w:pPr>
                      <w:pStyle w:val="Kontaktdaten"/>
                    </w:pPr>
                    <w:r>
                      <w:t xml:space="preserve">info@durr.com </w:t>
                    </w:r>
                  </w:p>
                  <w:p w14:paraId="65BA7F86" w14:textId="77777777" w:rsidR="00867325" w:rsidRPr="005D6506" w:rsidRDefault="00867325"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2"/>
  </w:num>
  <w:num w:numId="2">
    <w:abstractNumId w:val="14"/>
  </w:num>
  <w:num w:numId="3">
    <w:abstractNumId w:val="4"/>
  </w:num>
  <w:num w:numId="4">
    <w:abstractNumId w:val="7"/>
  </w:num>
  <w:num w:numId="5">
    <w:abstractNumId w:val="11"/>
  </w:num>
  <w:num w:numId="6">
    <w:abstractNumId w:val="1"/>
  </w:num>
  <w:num w:numId="7">
    <w:abstractNumId w:val="16"/>
  </w:num>
  <w:num w:numId="8">
    <w:abstractNumId w:val="6"/>
  </w:num>
  <w:num w:numId="9">
    <w:abstractNumId w:val="15"/>
  </w:num>
  <w:num w:numId="10">
    <w:abstractNumId w:val="5"/>
  </w:num>
  <w:num w:numId="11">
    <w:abstractNumId w:val="0"/>
  </w:num>
  <w:num w:numId="12">
    <w:abstractNumId w:val="3"/>
  </w:num>
  <w:num w:numId="13">
    <w:abstractNumId w:val="8"/>
  </w:num>
  <w:num w:numId="14">
    <w:abstractNumId w:val="10"/>
  </w:num>
  <w:num w:numId="15">
    <w:abstractNumId w:val="13"/>
  </w:num>
  <w:num w:numId="16">
    <w:abstractNumId w:val="12"/>
  </w:num>
  <w:num w:numId="1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C1A"/>
    <w:rsid w:val="000346C5"/>
    <w:rsid w:val="0003543C"/>
    <w:rsid w:val="00036336"/>
    <w:rsid w:val="00037BB3"/>
    <w:rsid w:val="00037FF7"/>
    <w:rsid w:val="00040FEA"/>
    <w:rsid w:val="0004140A"/>
    <w:rsid w:val="000436AB"/>
    <w:rsid w:val="00045B99"/>
    <w:rsid w:val="00047B8F"/>
    <w:rsid w:val="00050245"/>
    <w:rsid w:val="0005422C"/>
    <w:rsid w:val="000557D8"/>
    <w:rsid w:val="0006090A"/>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BBC"/>
    <w:rsid w:val="000A6420"/>
    <w:rsid w:val="000A779F"/>
    <w:rsid w:val="000A799A"/>
    <w:rsid w:val="000B122D"/>
    <w:rsid w:val="000B17AC"/>
    <w:rsid w:val="000B6E58"/>
    <w:rsid w:val="000C009A"/>
    <w:rsid w:val="000C2A85"/>
    <w:rsid w:val="000C3AF3"/>
    <w:rsid w:val="000C74C8"/>
    <w:rsid w:val="000D1867"/>
    <w:rsid w:val="000D4047"/>
    <w:rsid w:val="000D7490"/>
    <w:rsid w:val="000F1B6F"/>
    <w:rsid w:val="000F215E"/>
    <w:rsid w:val="000F52E1"/>
    <w:rsid w:val="000F599A"/>
    <w:rsid w:val="00100C0C"/>
    <w:rsid w:val="0010134F"/>
    <w:rsid w:val="00102066"/>
    <w:rsid w:val="00103EE3"/>
    <w:rsid w:val="001052E0"/>
    <w:rsid w:val="00106F1C"/>
    <w:rsid w:val="001076E4"/>
    <w:rsid w:val="00112DEF"/>
    <w:rsid w:val="00112DF3"/>
    <w:rsid w:val="00114E74"/>
    <w:rsid w:val="00115190"/>
    <w:rsid w:val="001167D1"/>
    <w:rsid w:val="00116C69"/>
    <w:rsid w:val="00116F3F"/>
    <w:rsid w:val="00116F84"/>
    <w:rsid w:val="00117904"/>
    <w:rsid w:val="00117C7F"/>
    <w:rsid w:val="00121333"/>
    <w:rsid w:val="0012359A"/>
    <w:rsid w:val="00124E6A"/>
    <w:rsid w:val="00135319"/>
    <w:rsid w:val="00142FDB"/>
    <w:rsid w:val="001440F5"/>
    <w:rsid w:val="00147965"/>
    <w:rsid w:val="0015096A"/>
    <w:rsid w:val="00151506"/>
    <w:rsid w:val="00156161"/>
    <w:rsid w:val="0016098E"/>
    <w:rsid w:val="0016271C"/>
    <w:rsid w:val="00162EEF"/>
    <w:rsid w:val="0016325F"/>
    <w:rsid w:val="00163B9D"/>
    <w:rsid w:val="00174FE2"/>
    <w:rsid w:val="00176D8A"/>
    <w:rsid w:val="00180D0F"/>
    <w:rsid w:val="001871DC"/>
    <w:rsid w:val="001877A6"/>
    <w:rsid w:val="001935AE"/>
    <w:rsid w:val="00194AC6"/>
    <w:rsid w:val="00197009"/>
    <w:rsid w:val="001A0707"/>
    <w:rsid w:val="001A0C50"/>
    <w:rsid w:val="001A297C"/>
    <w:rsid w:val="001A5B15"/>
    <w:rsid w:val="001A65EE"/>
    <w:rsid w:val="001B20AC"/>
    <w:rsid w:val="001C0A26"/>
    <w:rsid w:val="001C0A39"/>
    <w:rsid w:val="001C106D"/>
    <w:rsid w:val="001C5EB3"/>
    <w:rsid w:val="001C789C"/>
    <w:rsid w:val="001D0887"/>
    <w:rsid w:val="001D0F2E"/>
    <w:rsid w:val="001D5EE3"/>
    <w:rsid w:val="001D697E"/>
    <w:rsid w:val="001D776F"/>
    <w:rsid w:val="001E54CA"/>
    <w:rsid w:val="001E5C84"/>
    <w:rsid w:val="001F0B86"/>
    <w:rsid w:val="001F3730"/>
    <w:rsid w:val="001F45A1"/>
    <w:rsid w:val="001F6276"/>
    <w:rsid w:val="001F7E95"/>
    <w:rsid w:val="0020309C"/>
    <w:rsid w:val="0020322F"/>
    <w:rsid w:val="00205B62"/>
    <w:rsid w:val="0020631B"/>
    <w:rsid w:val="00206375"/>
    <w:rsid w:val="00207E21"/>
    <w:rsid w:val="002118EB"/>
    <w:rsid w:val="00216BD0"/>
    <w:rsid w:val="00216FC6"/>
    <w:rsid w:val="002176DB"/>
    <w:rsid w:val="00226865"/>
    <w:rsid w:val="002302B1"/>
    <w:rsid w:val="00231A54"/>
    <w:rsid w:val="0023563A"/>
    <w:rsid w:val="0023761E"/>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80819"/>
    <w:rsid w:val="00282680"/>
    <w:rsid w:val="00284C18"/>
    <w:rsid w:val="0028777B"/>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662"/>
    <w:rsid w:val="002D2E6A"/>
    <w:rsid w:val="002D33B7"/>
    <w:rsid w:val="002D4939"/>
    <w:rsid w:val="002D506A"/>
    <w:rsid w:val="002D60E0"/>
    <w:rsid w:val="002D7EB6"/>
    <w:rsid w:val="002E2125"/>
    <w:rsid w:val="002E6BCA"/>
    <w:rsid w:val="002F2D6E"/>
    <w:rsid w:val="002F482E"/>
    <w:rsid w:val="002F4DE5"/>
    <w:rsid w:val="002F52BD"/>
    <w:rsid w:val="002F6BF1"/>
    <w:rsid w:val="002F7140"/>
    <w:rsid w:val="002F76BB"/>
    <w:rsid w:val="002F7F2F"/>
    <w:rsid w:val="0030067C"/>
    <w:rsid w:val="00302DB1"/>
    <w:rsid w:val="003035A6"/>
    <w:rsid w:val="00310CAE"/>
    <w:rsid w:val="00317346"/>
    <w:rsid w:val="00330683"/>
    <w:rsid w:val="00333CF4"/>
    <w:rsid w:val="00335617"/>
    <w:rsid w:val="0033769D"/>
    <w:rsid w:val="00341ED1"/>
    <w:rsid w:val="00344BA5"/>
    <w:rsid w:val="00345773"/>
    <w:rsid w:val="003473D1"/>
    <w:rsid w:val="00351665"/>
    <w:rsid w:val="00351AF4"/>
    <w:rsid w:val="00352E30"/>
    <w:rsid w:val="00354C04"/>
    <w:rsid w:val="00356188"/>
    <w:rsid w:val="00356E9A"/>
    <w:rsid w:val="00357644"/>
    <w:rsid w:val="00360089"/>
    <w:rsid w:val="0036088A"/>
    <w:rsid w:val="0036125D"/>
    <w:rsid w:val="00362153"/>
    <w:rsid w:val="00362739"/>
    <w:rsid w:val="00364A84"/>
    <w:rsid w:val="00366A8E"/>
    <w:rsid w:val="00367721"/>
    <w:rsid w:val="00373E56"/>
    <w:rsid w:val="00375576"/>
    <w:rsid w:val="00375D1A"/>
    <w:rsid w:val="00382B01"/>
    <w:rsid w:val="003849ED"/>
    <w:rsid w:val="00391E46"/>
    <w:rsid w:val="0039367F"/>
    <w:rsid w:val="00395574"/>
    <w:rsid w:val="0039654F"/>
    <w:rsid w:val="003A046C"/>
    <w:rsid w:val="003A080B"/>
    <w:rsid w:val="003A1800"/>
    <w:rsid w:val="003A2989"/>
    <w:rsid w:val="003A692D"/>
    <w:rsid w:val="003B0692"/>
    <w:rsid w:val="003B160B"/>
    <w:rsid w:val="003B1684"/>
    <w:rsid w:val="003B5A19"/>
    <w:rsid w:val="003C05C9"/>
    <w:rsid w:val="003C492A"/>
    <w:rsid w:val="003C60F4"/>
    <w:rsid w:val="003D50EB"/>
    <w:rsid w:val="003D770A"/>
    <w:rsid w:val="003E06FE"/>
    <w:rsid w:val="003E46AF"/>
    <w:rsid w:val="003E586E"/>
    <w:rsid w:val="003E5B52"/>
    <w:rsid w:val="003E738F"/>
    <w:rsid w:val="003E7CF8"/>
    <w:rsid w:val="003F0CD8"/>
    <w:rsid w:val="003F1873"/>
    <w:rsid w:val="003F3397"/>
    <w:rsid w:val="00402949"/>
    <w:rsid w:val="00402AD2"/>
    <w:rsid w:val="0040309B"/>
    <w:rsid w:val="0040381F"/>
    <w:rsid w:val="00404174"/>
    <w:rsid w:val="0040784F"/>
    <w:rsid w:val="00407CD3"/>
    <w:rsid w:val="00415275"/>
    <w:rsid w:val="00424A3C"/>
    <w:rsid w:val="00430F5A"/>
    <w:rsid w:val="004320AA"/>
    <w:rsid w:val="004332CC"/>
    <w:rsid w:val="0043346C"/>
    <w:rsid w:val="004370EF"/>
    <w:rsid w:val="004400ED"/>
    <w:rsid w:val="004404FF"/>
    <w:rsid w:val="00441C12"/>
    <w:rsid w:val="004427AF"/>
    <w:rsid w:val="004462D7"/>
    <w:rsid w:val="00450174"/>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A5C1F"/>
    <w:rsid w:val="004B3D7E"/>
    <w:rsid w:val="004C6EBC"/>
    <w:rsid w:val="004D1A9C"/>
    <w:rsid w:val="004D1D0E"/>
    <w:rsid w:val="004D3165"/>
    <w:rsid w:val="004D6529"/>
    <w:rsid w:val="004D7B9E"/>
    <w:rsid w:val="004D7C15"/>
    <w:rsid w:val="004E0D94"/>
    <w:rsid w:val="004E2175"/>
    <w:rsid w:val="004E3872"/>
    <w:rsid w:val="004E5E7F"/>
    <w:rsid w:val="004E7ACB"/>
    <w:rsid w:val="004E7C0B"/>
    <w:rsid w:val="004F206E"/>
    <w:rsid w:val="004F2A79"/>
    <w:rsid w:val="004F39B4"/>
    <w:rsid w:val="004F3E59"/>
    <w:rsid w:val="004F4E97"/>
    <w:rsid w:val="004F4FB9"/>
    <w:rsid w:val="004F50F4"/>
    <w:rsid w:val="004F639D"/>
    <w:rsid w:val="004F65B3"/>
    <w:rsid w:val="004F6D74"/>
    <w:rsid w:val="004F7838"/>
    <w:rsid w:val="0050056C"/>
    <w:rsid w:val="00505786"/>
    <w:rsid w:val="00506BD5"/>
    <w:rsid w:val="00510FF5"/>
    <w:rsid w:val="00511067"/>
    <w:rsid w:val="00513534"/>
    <w:rsid w:val="00513EB8"/>
    <w:rsid w:val="0051492B"/>
    <w:rsid w:val="00515153"/>
    <w:rsid w:val="00520BFA"/>
    <w:rsid w:val="00521429"/>
    <w:rsid w:val="005218C8"/>
    <w:rsid w:val="00521CF5"/>
    <w:rsid w:val="00521FD5"/>
    <w:rsid w:val="00524571"/>
    <w:rsid w:val="00524BE9"/>
    <w:rsid w:val="0053448B"/>
    <w:rsid w:val="00534C1A"/>
    <w:rsid w:val="005365B4"/>
    <w:rsid w:val="0054450D"/>
    <w:rsid w:val="00550920"/>
    <w:rsid w:val="00554864"/>
    <w:rsid w:val="00554D8D"/>
    <w:rsid w:val="00555999"/>
    <w:rsid w:val="00555E2A"/>
    <w:rsid w:val="00564109"/>
    <w:rsid w:val="005673AB"/>
    <w:rsid w:val="005673B5"/>
    <w:rsid w:val="005674E8"/>
    <w:rsid w:val="00570119"/>
    <w:rsid w:val="005755BD"/>
    <w:rsid w:val="00577A63"/>
    <w:rsid w:val="00580070"/>
    <w:rsid w:val="00581C8C"/>
    <w:rsid w:val="005837F9"/>
    <w:rsid w:val="00584007"/>
    <w:rsid w:val="00584B9D"/>
    <w:rsid w:val="00587179"/>
    <w:rsid w:val="00587344"/>
    <w:rsid w:val="005913CF"/>
    <w:rsid w:val="00591CEB"/>
    <w:rsid w:val="00592D83"/>
    <w:rsid w:val="00593AA7"/>
    <w:rsid w:val="005948AC"/>
    <w:rsid w:val="00594B29"/>
    <w:rsid w:val="00597F78"/>
    <w:rsid w:val="005A1C80"/>
    <w:rsid w:val="005A5F8E"/>
    <w:rsid w:val="005B01C4"/>
    <w:rsid w:val="005B184A"/>
    <w:rsid w:val="005B19FD"/>
    <w:rsid w:val="005B24DD"/>
    <w:rsid w:val="005B3214"/>
    <w:rsid w:val="005B344C"/>
    <w:rsid w:val="005B34DA"/>
    <w:rsid w:val="005B3CCD"/>
    <w:rsid w:val="005B5512"/>
    <w:rsid w:val="005C13A1"/>
    <w:rsid w:val="005D1745"/>
    <w:rsid w:val="005D1DE4"/>
    <w:rsid w:val="005D1F94"/>
    <w:rsid w:val="005D3A5C"/>
    <w:rsid w:val="005D5830"/>
    <w:rsid w:val="005D5940"/>
    <w:rsid w:val="005D5A38"/>
    <w:rsid w:val="005D5CD4"/>
    <w:rsid w:val="005D6A17"/>
    <w:rsid w:val="005E041B"/>
    <w:rsid w:val="005E200B"/>
    <w:rsid w:val="005E27D6"/>
    <w:rsid w:val="005F010B"/>
    <w:rsid w:val="005F0DD8"/>
    <w:rsid w:val="005F182E"/>
    <w:rsid w:val="005F4FBF"/>
    <w:rsid w:val="005F7CEF"/>
    <w:rsid w:val="00602E06"/>
    <w:rsid w:val="006074EB"/>
    <w:rsid w:val="0060792D"/>
    <w:rsid w:val="006117A1"/>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4318"/>
    <w:rsid w:val="0066573F"/>
    <w:rsid w:val="006673F5"/>
    <w:rsid w:val="00667573"/>
    <w:rsid w:val="006705DD"/>
    <w:rsid w:val="00670E84"/>
    <w:rsid w:val="00674DB7"/>
    <w:rsid w:val="006762DA"/>
    <w:rsid w:val="0068106C"/>
    <w:rsid w:val="00681ECE"/>
    <w:rsid w:val="0068321E"/>
    <w:rsid w:val="00683E9E"/>
    <w:rsid w:val="00684E66"/>
    <w:rsid w:val="0068636E"/>
    <w:rsid w:val="00691B0A"/>
    <w:rsid w:val="00691F9E"/>
    <w:rsid w:val="00695F99"/>
    <w:rsid w:val="006A1B63"/>
    <w:rsid w:val="006A5A75"/>
    <w:rsid w:val="006A6348"/>
    <w:rsid w:val="006A688E"/>
    <w:rsid w:val="006B592D"/>
    <w:rsid w:val="006B6DD8"/>
    <w:rsid w:val="006C2364"/>
    <w:rsid w:val="006C2A31"/>
    <w:rsid w:val="006C38E6"/>
    <w:rsid w:val="006C3AA3"/>
    <w:rsid w:val="006C50E1"/>
    <w:rsid w:val="006C6111"/>
    <w:rsid w:val="006C628D"/>
    <w:rsid w:val="006D6C1A"/>
    <w:rsid w:val="006D7F10"/>
    <w:rsid w:val="006E2573"/>
    <w:rsid w:val="006E5C09"/>
    <w:rsid w:val="006E7FBA"/>
    <w:rsid w:val="006F0473"/>
    <w:rsid w:val="006F2DE4"/>
    <w:rsid w:val="006F4577"/>
    <w:rsid w:val="006F4C75"/>
    <w:rsid w:val="006F66DA"/>
    <w:rsid w:val="006F6A7A"/>
    <w:rsid w:val="006F77C7"/>
    <w:rsid w:val="00704823"/>
    <w:rsid w:val="00705074"/>
    <w:rsid w:val="007065A6"/>
    <w:rsid w:val="00710899"/>
    <w:rsid w:val="00712070"/>
    <w:rsid w:val="007125A4"/>
    <w:rsid w:val="00713E2E"/>
    <w:rsid w:val="00716622"/>
    <w:rsid w:val="00720139"/>
    <w:rsid w:val="007238F1"/>
    <w:rsid w:val="00723DE6"/>
    <w:rsid w:val="00724249"/>
    <w:rsid w:val="00726540"/>
    <w:rsid w:val="00726A89"/>
    <w:rsid w:val="00726BFA"/>
    <w:rsid w:val="00727E16"/>
    <w:rsid w:val="0073291B"/>
    <w:rsid w:val="00734321"/>
    <w:rsid w:val="00735030"/>
    <w:rsid w:val="0073592F"/>
    <w:rsid w:val="00736291"/>
    <w:rsid w:val="00744943"/>
    <w:rsid w:val="00753155"/>
    <w:rsid w:val="00753908"/>
    <w:rsid w:val="00754739"/>
    <w:rsid w:val="007579FC"/>
    <w:rsid w:val="00762C5B"/>
    <w:rsid w:val="007675D8"/>
    <w:rsid w:val="00771469"/>
    <w:rsid w:val="00772BCD"/>
    <w:rsid w:val="00772BE3"/>
    <w:rsid w:val="00773BF3"/>
    <w:rsid w:val="00775358"/>
    <w:rsid w:val="007769A8"/>
    <w:rsid w:val="0078405F"/>
    <w:rsid w:val="0078480F"/>
    <w:rsid w:val="00786C56"/>
    <w:rsid w:val="00794234"/>
    <w:rsid w:val="00796DEF"/>
    <w:rsid w:val="007A0268"/>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1C18"/>
    <w:rsid w:val="007E3CAC"/>
    <w:rsid w:val="007E4D9A"/>
    <w:rsid w:val="007E54C0"/>
    <w:rsid w:val="007F402B"/>
    <w:rsid w:val="007F4972"/>
    <w:rsid w:val="007F4CF1"/>
    <w:rsid w:val="007F59B6"/>
    <w:rsid w:val="007F770C"/>
    <w:rsid w:val="00800B39"/>
    <w:rsid w:val="00806495"/>
    <w:rsid w:val="00810653"/>
    <w:rsid w:val="00814018"/>
    <w:rsid w:val="00814940"/>
    <w:rsid w:val="008149DF"/>
    <w:rsid w:val="00815658"/>
    <w:rsid w:val="00815C60"/>
    <w:rsid w:val="00816302"/>
    <w:rsid w:val="00817EDB"/>
    <w:rsid w:val="00821292"/>
    <w:rsid w:val="00825029"/>
    <w:rsid w:val="00826567"/>
    <w:rsid w:val="00826A6D"/>
    <w:rsid w:val="00826C30"/>
    <w:rsid w:val="00827948"/>
    <w:rsid w:val="00834D0F"/>
    <w:rsid w:val="0084627F"/>
    <w:rsid w:val="0085354B"/>
    <w:rsid w:val="0085432F"/>
    <w:rsid w:val="00857E8E"/>
    <w:rsid w:val="008649EE"/>
    <w:rsid w:val="00866CA8"/>
    <w:rsid w:val="00867325"/>
    <w:rsid w:val="00871993"/>
    <w:rsid w:val="0087343F"/>
    <w:rsid w:val="00873697"/>
    <w:rsid w:val="00874C03"/>
    <w:rsid w:val="008761F6"/>
    <w:rsid w:val="00876DD1"/>
    <w:rsid w:val="008856CC"/>
    <w:rsid w:val="0088695A"/>
    <w:rsid w:val="00890887"/>
    <w:rsid w:val="00890E39"/>
    <w:rsid w:val="00891292"/>
    <w:rsid w:val="00896295"/>
    <w:rsid w:val="00897E2C"/>
    <w:rsid w:val="008A2326"/>
    <w:rsid w:val="008A5BF3"/>
    <w:rsid w:val="008A6CEC"/>
    <w:rsid w:val="008A70B7"/>
    <w:rsid w:val="008B0BF6"/>
    <w:rsid w:val="008B0D22"/>
    <w:rsid w:val="008B0E2E"/>
    <w:rsid w:val="008B30DE"/>
    <w:rsid w:val="008B3D06"/>
    <w:rsid w:val="008B50B9"/>
    <w:rsid w:val="008B59FF"/>
    <w:rsid w:val="008C343A"/>
    <w:rsid w:val="008C4110"/>
    <w:rsid w:val="008C5157"/>
    <w:rsid w:val="008C7F2C"/>
    <w:rsid w:val="008D0426"/>
    <w:rsid w:val="008D67AF"/>
    <w:rsid w:val="008D7BC0"/>
    <w:rsid w:val="008E5F87"/>
    <w:rsid w:val="008E7656"/>
    <w:rsid w:val="008E777A"/>
    <w:rsid w:val="008F08FC"/>
    <w:rsid w:val="008F4796"/>
    <w:rsid w:val="008F5E48"/>
    <w:rsid w:val="00901D5D"/>
    <w:rsid w:val="00902358"/>
    <w:rsid w:val="00905B45"/>
    <w:rsid w:val="00915251"/>
    <w:rsid w:val="009163C0"/>
    <w:rsid w:val="00921CF1"/>
    <w:rsid w:val="00924CB3"/>
    <w:rsid w:val="0092544D"/>
    <w:rsid w:val="00925F7D"/>
    <w:rsid w:val="00931A39"/>
    <w:rsid w:val="0093254F"/>
    <w:rsid w:val="00933393"/>
    <w:rsid w:val="00933B86"/>
    <w:rsid w:val="00940128"/>
    <w:rsid w:val="00944105"/>
    <w:rsid w:val="00944A84"/>
    <w:rsid w:val="009527FF"/>
    <w:rsid w:val="009547D1"/>
    <w:rsid w:val="009633E0"/>
    <w:rsid w:val="00965F78"/>
    <w:rsid w:val="00966391"/>
    <w:rsid w:val="00967AD9"/>
    <w:rsid w:val="00972120"/>
    <w:rsid w:val="00972EBA"/>
    <w:rsid w:val="00974ACB"/>
    <w:rsid w:val="00976EEA"/>
    <w:rsid w:val="00980499"/>
    <w:rsid w:val="00981F30"/>
    <w:rsid w:val="00983D4B"/>
    <w:rsid w:val="009841B1"/>
    <w:rsid w:val="009863DF"/>
    <w:rsid w:val="00991E0E"/>
    <w:rsid w:val="009929AE"/>
    <w:rsid w:val="009959BC"/>
    <w:rsid w:val="009A306C"/>
    <w:rsid w:val="009A351B"/>
    <w:rsid w:val="009A3C0E"/>
    <w:rsid w:val="009A454E"/>
    <w:rsid w:val="009A575D"/>
    <w:rsid w:val="009A7B8B"/>
    <w:rsid w:val="009B2D9D"/>
    <w:rsid w:val="009B5337"/>
    <w:rsid w:val="009C0868"/>
    <w:rsid w:val="009C1F30"/>
    <w:rsid w:val="009C3C81"/>
    <w:rsid w:val="009C7DAC"/>
    <w:rsid w:val="009D0715"/>
    <w:rsid w:val="009D2DBA"/>
    <w:rsid w:val="009D62BE"/>
    <w:rsid w:val="009E4826"/>
    <w:rsid w:val="009E664B"/>
    <w:rsid w:val="009F18FC"/>
    <w:rsid w:val="009F21D0"/>
    <w:rsid w:val="009F252D"/>
    <w:rsid w:val="009F3774"/>
    <w:rsid w:val="009F4D93"/>
    <w:rsid w:val="009F5FB8"/>
    <w:rsid w:val="009F6743"/>
    <w:rsid w:val="00A00F8D"/>
    <w:rsid w:val="00A03D1A"/>
    <w:rsid w:val="00A050D1"/>
    <w:rsid w:val="00A06101"/>
    <w:rsid w:val="00A101C4"/>
    <w:rsid w:val="00A13565"/>
    <w:rsid w:val="00A16BD5"/>
    <w:rsid w:val="00A1711B"/>
    <w:rsid w:val="00A20270"/>
    <w:rsid w:val="00A21AB0"/>
    <w:rsid w:val="00A2544A"/>
    <w:rsid w:val="00A27EFC"/>
    <w:rsid w:val="00A31DB8"/>
    <w:rsid w:val="00A33F2D"/>
    <w:rsid w:val="00A34A80"/>
    <w:rsid w:val="00A36FE0"/>
    <w:rsid w:val="00A40E17"/>
    <w:rsid w:val="00A46F54"/>
    <w:rsid w:val="00A5285E"/>
    <w:rsid w:val="00A562F7"/>
    <w:rsid w:val="00A5700C"/>
    <w:rsid w:val="00A57063"/>
    <w:rsid w:val="00A624FA"/>
    <w:rsid w:val="00A65AE5"/>
    <w:rsid w:val="00A70A5F"/>
    <w:rsid w:val="00A71136"/>
    <w:rsid w:val="00A81731"/>
    <w:rsid w:val="00A82F57"/>
    <w:rsid w:val="00A873A1"/>
    <w:rsid w:val="00A9208D"/>
    <w:rsid w:val="00A931BA"/>
    <w:rsid w:val="00A93B09"/>
    <w:rsid w:val="00A962D0"/>
    <w:rsid w:val="00A976CC"/>
    <w:rsid w:val="00A97E72"/>
    <w:rsid w:val="00AA0F84"/>
    <w:rsid w:val="00AA2EC0"/>
    <w:rsid w:val="00AA4D33"/>
    <w:rsid w:val="00AB1B65"/>
    <w:rsid w:val="00AB384A"/>
    <w:rsid w:val="00AB5C73"/>
    <w:rsid w:val="00AB6134"/>
    <w:rsid w:val="00AB7342"/>
    <w:rsid w:val="00AC0C0A"/>
    <w:rsid w:val="00AC1795"/>
    <w:rsid w:val="00AC25D2"/>
    <w:rsid w:val="00AC317B"/>
    <w:rsid w:val="00AC3283"/>
    <w:rsid w:val="00AC4932"/>
    <w:rsid w:val="00AC6378"/>
    <w:rsid w:val="00AD3753"/>
    <w:rsid w:val="00AD7E8E"/>
    <w:rsid w:val="00AE0CC8"/>
    <w:rsid w:val="00AE39A6"/>
    <w:rsid w:val="00AE447F"/>
    <w:rsid w:val="00AE5481"/>
    <w:rsid w:val="00AE5695"/>
    <w:rsid w:val="00AF13BD"/>
    <w:rsid w:val="00AF4F8B"/>
    <w:rsid w:val="00AF50E0"/>
    <w:rsid w:val="00AF5371"/>
    <w:rsid w:val="00B030B8"/>
    <w:rsid w:val="00B05BDF"/>
    <w:rsid w:val="00B117C4"/>
    <w:rsid w:val="00B143FE"/>
    <w:rsid w:val="00B14642"/>
    <w:rsid w:val="00B17605"/>
    <w:rsid w:val="00B20920"/>
    <w:rsid w:val="00B25F7B"/>
    <w:rsid w:val="00B27FCB"/>
    <w:rsid w:val="00B33267"/>
    <w:rsid w:val="00B332C3"/>
    <w:rsid w:val="00B34292"/>
    <w:rsid w:val="00B34A9F"/>
    <w:rsid w:val="00B34C62"/>
    <w:rsid w:val="00B35EAA"/>
    <w:rsid w:val="00B361C2"/>
    <w:rsid w:val="00B37658"/>
    <w:rsid w:val="00B432AF"/>
    <w:rsid w:val="00B45242"/>
    <w:rsid w:val="00B52C33"/>
    <w:rsid w:val="00B56DBD"/>
    <w:rsid w:val="00B57C05"/>
    <w:rsid w:val="00B60D1B"/>
    <w:rsid w:val="00B61893"/>
    <w:rsid w:val="00B639BB"/>
    <w:rsid w:val="00B63B39"/>
    <w:rsid w:val="00B67227"/>
    <w:rsid w:val="00B67ADF"/>
    <w:rsid w:val="00B74EEC"/>
    <w:rsid w:val="00B75BE3"/>
    <w:rsid w:val="00B76AC4"/>
    <w:rsid w:val="00B76ADD"/>
    <w:rsid w:val="00B779F2"/>
    <w:rsid w:val="00B77DFE"/>
    <w:rsid w:val="00B827AD"/>
    <w:rsid w:val="00B85361"/>
    <w:rsid w:val="00B90801"/>
    <w:rsid w:val="00B90A7D"/>
    <w:rsid w:val="00B95A5D"/>
    <w:rsid w:val="00B965A1"/>
    <w:rsid w:val="00B966C9"/>
    <w:rsid w:val="00BA105F"/>
    <w:rsid w:val="00BA2DDA"/>
    <w:rsid w:val="00BA3245"/>
    <w:rsid w:val="00BA38A7"/>
    <w:rsid w:val="00BA49C1"/>
    <w:rsid w:val="00BB6D1A"/>
    <w:rsid w:val="00BC0CC5"/>
    <w:rsid w:val="00BC12DE"/>
    <w:rsid w:val="00BC159C"/>
    <w:rsid w:val="00BD1BE0"/>
    <w:rsid w:val="00BD1C30"/>
    <w:rsid w:val="00BD2F30"/>
    <w:rsid w:val="00BD37F9"/>
    <w:rsid w:val="00BD410D"/>
    <w:rsid w:val="00BD6045"/>
    <w:rsid w:val="00BD6FDE"/>
    <w:rsid w:val="00BD7267"/>
    <w:rsid w:val="00BD7772"/>
    <w:rsid w:val="00BE2D16"/>
    <w:rsid w:val="00BE3832"/>
    <w:rsid w:val="00BE4FEB"/>
    <w:rsid w:val="00BE705F"/>
    <w:rsid w:val="00BF1679"/>
    <w:rsid w:val="00BF26AF"/>
    <w:rsid w:val="00BF5882"/>
    <w:rsid w:val="00BF62A8"/>
    <w:rsid w:val="00BF6615"/>
    <w:rsid w:val="00C02DCF"/>
    <w:rsid w:val="00C10168"/>
    <w:rsid w:val="00C10451"/>
    <w:rsid w:val="00C155DA"/>
    <w:rsid w:val="00C15C40"/>
    <w:rsid w:val="00C22B04"/>
    <w:rsid w:val="00C25877"/>
    <w:rsid w:val="00C26C3B"/>
    <w:rsid w:val="00C30243"/>
    <w:rsid w:val="00C41149"/>
    <w:rsid w:val="00C4131C"/>
    <w:rsid w:val="00C416F6"/>
    <w:rsid w:val="00C41892"/>
    <w:rsid w:val="00C4390B"/>
    <w:rsid w:val="00C4707B"/>
    <w:rsid w:val="00C51005"/>
    <w:rsid w:val="00C54585"/>
    <w:rsid w:val="00C54CD4"/>
    <w:rsid w:val="00C55887"/>
    <w:rsid w:val="00C5652E"/>
    <w:rsid w:val="00C62ACC"/>
    <w:rsid w:val="00C705CE"/>
    <w:rsid w:val="00C70B0F"/>
    <w:rsid w:val="00C710E3"/>
    <w:rsid w:val="00C72D93"/>
    <w:rsid w:val="00C85B1A"/>
    <w:rsid w:val="00C877B9"/>
    <w:rsid w:val="00C915A2"/>
    <w:rsid w:val="00C956CF"/>
    <w:rsid w:val="00C963C9"/>
    <w:rsid w:val="00CA2C80"/>
    <w:rsid w:val="00CA59A1"/>
    <w:rsid w:val="00CB1E91"/>
    <w:rsid w:val="00CB725A"/>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A4C"/>
    <w:rsid w:val="00D0567D"/>
    <w:rsid w:val="00D06D68"/>
    <w:rsid w:val="00D1136F"/>
    <w:rsid w:val="00D120AA"/>
    <w:rsid w:val="00D12F3D"/>
    <w:rsid w:val="00D16D90"/>
    <w:rsid w:val="00D24C4F"/>
    <w:rsid w:val="00D26132"/>
    <w:rsid w:val="00D2759C"/>
    <w:rsid w:val="00D33C20"/>
    <w:rsid w:val="00D34986"/>
    <w:rsid w:val="00D36FC5"/>
    <w:rsid w:val="00D4098D"/>
    <w:rsid w:val="00D446D2"/>
    <w:rsid w:val="00D44B55"/>
    <w:rsid w:val="00D4535E"/>
    <w:rsid w:val="00D45CE9"/>
    <w:rsid w:val="00D51AA6"/>
    <w:rsid w:val="00D5482B"/>
    <w:rsid w:val="00D65157"/>
    <w:rsid w:val="00D665B7"/>
    <w:rsid w:val="00D6698C"/>
    <w:rsid w:val="00D7185B"/>
    <w:rsid w:val="00D821FA"/>
    <w:rsid w:val="00D83B45"/>
    <w:rsid w:val="00D854A6"/>
    <w:rsid w:val="00D85B9B"/>
    <w:rsid w:val="00D861BB"/>
    <w:rsid w:val="00D86880"/>
    <w:rsid w:val="00D86DD5"/>
    <w:rsid w:val="00D9165E"/>
    <w:rsid w:val="00D93FE3"/>
    <w:rsid w:val="00DB1452"/>
    <w:rsid w:val="00DB74F9"/>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5A64"/>
    <w:rsid w:val="00DF6C27"/>
    <w:rsid w:val="00DF6E96"/>
    <w:rsid w:val="00E0085E"/>
    <w:rsid w:val="00E00C76"/>
    <w:rsid w:val="00E06223"/>
    <w:rsid w:val="00E10E38"/>
    <w:rsid w:val="00E10ECE"/>
    <w:rsid w:val="00E11790"/>
    <w:rsid w:val="00E15015"/>
    <w:rsid w:val="00E153AC"/>
    <w:rsid w:val="00E1737D"/>
    <w:rsid w:val="00E17750"/>
    <w:rsid w:val="00E23A3C"/>
    <w:rsid w:val="00E24CD8"/>
    <w:rsid w:val="00E27430"/>
    <w:rsid w:val="00E37ECD"/>
    <w:rsid w:val="00E40D25"/>
    <w:rsid w:val="00E4280B"/>
    <w:rsid w:val="00E42C3C"/>
    <w:rsid w:val="00E43141"/>
    <w:rsid w:val="00E43913"/>
    <w:rsid w:val="00E456D4"/>
    <w:rsid w:val="00E45906"/>
    <w:rsid w:val="00E465E8"/>
    <w:rsid w:val="00E5583D"/>
    <w:rsid w:val="00E55F88"/>
    <w:rsid w:val="00E56B97"/>
    <w:rsid w:val="00E6101F"/>
    <w:rsid w:val="00E61CEB"/>
    <w:rsid w:val="00E650C8"/>
    <w:rsid w:val="00E710F1"/>
    <w:rsid w:val="00E72AB0"/>
    <w:rsid w:val="00E746F0"/>
    <w:rsid w:val="00E74FCE"/>
    <w:rsid w:val="00E756EB"/>
    <w:rsid w:val="00E80572"/>
    <w:rsid w:val="00E8196D"/>
    <w:rsid w:val="00E84AA4"/>
    <w:rsid w:val="00E85775"/>
    <w:rsid w:val="00E8737B"/>
    <w:rsid w:val="00E90C2A"/>
    <w:rsid w:val="00E90FEA"/>
    <w:rsid w:val="00E91128"/>
    <w:rsid w:val="00E95F59"/>
    <w:rsid w:val="00E96EF2"/>
    <w:rsid w:val="00EA3FC9"/>
    <w:rsid w:val="00EA448D"/>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20D2"/>
    <w:rsid w:val="00ED54C6"/>
    <w:rsid w:val="00ED6237"/>
    <w:rsid w:val="00EE01DA"/>
    <w:rsid w:val="00EE541C"/>
    <w:rsid w:val="00EE71DE"/>
    <w:rsid w:val="00EE7406"/>
    <w:rsid w:val="00EE78B9"/>
    <w:rsid w:val="00EF213B"/>
    <w:rsid w:val="00EF25A9"/>
    <w:rsid w:val="00EF2B48"/>
    <w:rsid w:val="00EF2F57"/>
    <w:rsid w:val="00F0306A"/>
    <w:rsid w:val="00F03AFA"/>
    <w:rsid w:val="00F04E56"/>
    <w:rsid w:val="00F126BE"/>
    <w:rsid w:val="00F14B40"/>
    <w:rsid w:val="00F175B5"/>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300C"/>
    <w:rsid w:val="00F56988"/>
    <w:rsid w:val="00F56BB9"/>
    <w:rsid w:val="00F60CDA"/>
    <w:rsid w:val="00F6135B"/>
    <w:rsid w:val="00F63B99"/>
    <w:rsid w:val="00F6489E"/>
    <w:rsid w:val="00F64F7F"/>
    <w:rsid w:val="00F7077A"/>
    <w:rsid w:val="00F73F1D"/>
    <w:rsid w:val="00F8163B"/>
    <w:rsid w:val="00F830E4"/>
    <w:rsid w:val="00F90178"/>
    <w:rsid w:val="00F91A06"/>
    <w:rsid w:val="00FA026B"/>
    <w:rsid w:val="00FA2184"/>
    <w:rsid w:val="00FA3AF9"/>
    <w:rsid w:val="00FA4E42"/>
    <w:rsid w:val="00FA7889"/>
    <w:rsid w:val="00FB0B93"/>
    <w:rsid w:val="00FB3D58"/>
    <w:rsid w:val="00FB44D8"/>
    <w:rsid w:val="00FB61FB"/>
    <w:rsid w:val="00FC10E5"/>
    <w:rsid w:val="00FC1B67"/>
    <w:rsid w:val="00FC272A"/>
    <w:rsid w:val="00FC78B8"/>
    <w:rsid w:val="00FD012F"/>
    <w:rsid w:val="00FD2A94"/>
    <w:rsid w:val="00FD2DA3"/>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3009"/>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itacsoftware.com/de"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michael.fisch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jp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_rels/settings.xml.rels><?xml version="1.0" encoding="UTF-8" standalone="yes"?>
<Relationships xmlns="http://schemas.openxmlformats.org/package/2006/relationships"><Relationship Id="rId1" Type="http://schemas.openxmlformats.org/officeDocument/2006/relationships/attachedTemplate" Target="file:///P:\Marketing\02_public\corporate_identity\iTAC_Vorlagen-Templates\iTAC-CI19DE_Pressemitteilung.dotx" TargetMode="External"/></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50B3997-3DEC-4311-8E5C-19362DB7B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iTAC-CI19DE_Pressemitteilung</Template>
  <TotalTime>0</TotalTime>
  <Pages>5</Pages>
  <Words>560</Words>
  <Characters>3870</Characters>
  <Application>Microsoft Office Word</Application>
  <DocSecurity>0</DocSecurity>
  <Lines>101</Lines>
  <Paragraphs>31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Rüdiger Hussong is the new Director Business Development Data Analytics at iTAC</vt:lpstr>
      <vt:lpstr>iTAC CI Presse</vt:lpstr>
    </vt:vector>
  </TitlesOfParts>
  <Company>iTAC Software AG</Company>
  <LinksUpToDate>false</LinksUpToDate>
  <CharactersWithSpaces>4399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Michael Leonhardt is the new Director Professional Service DACH at iTAC</dc:title>
  <dc:subject>Michael Leonhardt is the new Director Professional Service DACH at iTAC</dc:subject>
  <dc:creator>iTAC Software AG</dc:creator>
  <cp:keywords/>
  <dc:description/>
  <cp:lastModifiedBy>Natalie Wick</cp:lastModifiedBy>
  <cp:revision>5</cp:revision>
  <cp:lastPrinted>2019-05-29T11:27:00Z</cp:lastPrinted>
  <dcterms:created xsi:type="dcterms:W3CDTF">2020-08-06T08:43:00Z</dcterms:created>
  <dcterms:modified xsi:type="dcterms:W3CDTF">2020-08-06T11:30:00Z</dcterms:modified>
</cp:coreProperties>
</file>